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063BD" w14:textId="77777777" w:rsidR="00031472" w:rsidRDefault="00031472" w:rsidP="000314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James BROWN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fl.1488)</w:t>
      </w:r>
    </w:p>
    <w:p w14:paraId="452F4B49" w14:textId="77777777" w:rsidR="00031472" w:rsidRDefault="00031472" w:rsidP="000314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Maidstone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426812A6" w14:textId="77777777" w:rsidR="00031472" w:rsidRDefault="00031472" w:rsidP="000314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DA0500F" w14:textId="77777777" w:rsidR="00031472" w:rsidRDefault="00031472" w:rsidP="000314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A2C1C8C" w14:textId="77777777" w:rsidR="00031472" w:rsidRDefault="00031472" w:rsidP="000314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1488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950238B" w14:textId="77777777" w:rsidR="00031472" w:rsidRDefault="00031472" w:rsidP="000314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82406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https://www.kentarchaeology.org.uk/Research/Libr/Wills/NameOrder/B.htm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2704890" w14:textId="77777777" w:rsidR="00031472" w:rsidRDefault="00031472" w:rsidP="000314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89C9794" w14:textId="77777777" w:rsidR="00031472" w:rsidRDefault="00031472" w:rsidP="000314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A6FC561" w14:textId="77777777" w:rsidR="00031472" w:rsidRDefault="00031472" w:rsidP="0003147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May 2022</w:t>
      </w:r>
    </w:p>
    <w:p w14:paraId="28A676B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61BF5" w14:textId="77777777" w:rsidR="00031472" w:rsidRDefault="00031472" w:rsidP="009139A6">
      <w:r>
        <w:separator/>
      </w:r>
    </w:p>
  </w:endnote>
  <w:endnote w:type="continuationSeparator" w:id="0">
    <w:p w14:paraId="2FB83B17" w14:textId="77777777" w:rsidR="00031472" w:rsidRDefault="000314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D7A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63D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E6E1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620D5" w14:textId="77777777" w:rsidR="00031472" w:rsidRDefault="00031472" w:rsidP="009139A6">
      <w:r>
        <w:separator/>
      </w:r>
    </w:p>
  </w:footnote>
  <w:footnote w:type="continuationSeparator" w:id="0">
    <w:p w14:paraId="3C1275F6" w14:textId="77777777" w:rsidR="00031472" w:rsidRDefault="000314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53CB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94B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92D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472"/>
    <w:rsid w:val="0003147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D49FE"/>
  <w15:chartTrackingRefBased/>
  <w15:docId w15:val="{FB050A50-DA06-4A18-9110-69633F744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314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B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2022-05-11T20:26:00Z</dcterms:created>
  <dcterms:modified xsi:type="dcterms:W3CDTF">2022-05-11T20:27:00Z</dcterms:modified>
</cp:coreProperties>
</file>